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E87D8" w14:textId="77777777" w:rsidR="00CC4813" w:rsidRDefault="00000000">
      <w:pPr>
        <w:pStyle w:val="Nagwek4"/>
        <w:spacing w:before="0" w:after="480"/>
        <w:jc w:val="right"/>
      </w:pPr>
      <w:r>
        <w:rPr>
          <w:rFonts w:ascii="Arial" w:hAnsi="Arial" w:cs="Arial"/>
          <w:b w:val="0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 xml:space="preserve">1 </w:t>
      </w:r>
      <w:r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895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CC4813" w14:paraId="41DC0B98" w14:textId="77777777">
        <w:trPr>
          <w:trHeight w:val="795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E2CE7" w14:textId="77777777" w:rsidR="00CC4813" w:rsidRDefault="00000000">
            <w:pPr>
              <w:pStyle w:val="Nagwek2"/>
              <w:widowControl/>
              <w:spacing w:before="240" w:after="12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>FORMULARZ OFERTY</w:t>
            </w:r>
          </w:p>
          <w:p w14:paraId="200D860B" w14:textId="77777777" w:rsidR="00CC4813" w:rsidRDefault="00CC4813">
            <w:pPr>
              <w:spacing w:after="240"/>
              <w:jc w:val="center"/>
            </w:pPr>
          </w:p>
        </w:tc>
      </w:tr>
    </w:tbl>
    <w:p w14:paraId="31B59784" w14:textId="77777777" w:rsidR="00CC4813" w:rsidRDefault="00000000">
      <w:pPr>
        <w:spacing w:before="480" w:line="360" w:lineRule="auto"/>
        <w:ind w:left="396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Nadleśnictwo Kaliska</w:t>
      </w:r>
    </w:p>
    <w:p w14:paraId="1E827FDE" w14:textId="77777777" w:rsidR="00CC4813" w:rsidRDefault="00000000">
      <w:pPr>
        <w:spacing w:line="360" w:lineRule="auto"/>
        <w:ind w:left="3969"/>
        <w:rPr>
          <w:rFonts w:ascii="Arial" w:hAnsi="Arial" w:cs="Arial"/>
        </w:rPr>
      </w:pPr>
      <w:r>
        <w:rPr>
          <w:rFonts w:ascii="Arial" w:hAnsi="Arial" w:cs="Arial"/>
        </w:rPr>
        <w:t>Długa 64</w:t>
      </w:r>
    </w:p>
    <w:p w14:paraId="0F70241E" w14:textId="77777777" w:rsidR="00CC4813" w:rsidRDefault="00000000">
      <w:pPr>
        <w:ind w:left="3969"/>
        <w:rPr>
          <w:rFonts w:ascii="Arial" w:hAnsi="Arial" w:cs="Arial"/>
        </w:rPr>
      </w:pPr>
      <w:r>
        <w:rPr>
          <w:rFonts w:ascii="Arial" w:hAnsi="Arial" w:cs="Arial"/>
        </w:rPr>
        <w:t>83-260 Kaliska</w:t>
      </w:r>
    </w:p>
    <w:p w14:paraId="5C265CC7" w14:textId="77777777" w:rsidR="00CC4813" w:rsidRDefault="00000000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46C21BE1" w14:textId="77777777" w:rsidR="00CC4813" w:rsidRDefault="00000000">
      <w:pPr>
        <w:spacing w:line="360" w:lineRule="auto"/>
        <w:ind w:left="3969"/>
        <w:jc w:val="both"/>
      </w:pPr>
      <w:r>
        <w:rPr>
          <w:rFonts w:ascii="Arial" w:hAnsi="Arial" w:cs="Arial"/>
          <w:bCs/>
          <w:sz w:val="18"/>
          <w:szCs w:val="18"/>
        </w:rPr>
        <w:t>[nazwa zamawiającego, adres]</w:t>
      </w:r>
    </w:p>
    <w:p w14:paraId="1FB45B8F" w14:textId="77777777" w:rsidR="00CC4813" w:rsidRDefault="00000000">
      <w:pPr>
        <w:spacing w:before="360"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Nawiązując do toczącego się postępowania o udzielenie zamówienia publicznego:</w:t>
      </w:r>
    </w:p>
    <w:tbl>
      <w:tblPr>
        <w:tblW w:w="896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9"/>
        <w:gridCol w:w="6715"/>
      </w:tblGrid>
      <w:tr w:rsidR="00CC4813" w14:paraId="0D29C0E9" w14:textId="77777777">
        <w:tc>
          <w:tcPr>
            <w:tcW w:w="22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9481A" w14:textId="77777777" w:rsidR="00CC4813" w:rsidRDefault="00000000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zamówienia:</w:t>
            </w:r>
          </w:p>
        </w:tc>
        <w:tc>
          <w:tcPr>
            <w:tcW w:w="67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EE66" w14:textId="77777777" w:rsidR="00CC4813" w:rsidRDefault="00000000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Wykonanie usług projektowych dla zadania inwestycyjnego dotyczącego opracowania dokumentacji projektowo-kosztorysowej i środowiskowej dla przedsięwzięcia pn.  "Przywrócenie retencji na stawach zlokalizowanych na działce 197/2, </w:t>
            </w:r>
            <w:proofErr w:type="spellStart"/>
            <w:r>
              <w:rPr>
                <w:rFonts w:ascii="Arial" w:hAnsi="Arial" w:cs="Arial"/>
                <w:bCs/>
              </w:rPr>
              <w:t>obr</w:t>
            </w:r>
            <w:proofErr w:type="spellEnd"/>
            <w:r>
              <w:rPr>
                <w:rFonts w:ascii="Arial" w:hAnsi="Arial" w:cs="Arial"/>
                <w:bCs/>
              </w:rPr>
              <w:t>. Odry, gm. Czersk, powiat chojnicki".</w:t>
            </w:r>
          </w:p>
        </w:tc>
      </w:tr>
      <w:tr w:rsidR="00CC4813" w14:paraId="27A4D63E" w14:textId="77777777">
        <w:tc>
          <w:tcPr>
            <w:tcW w:w="22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55E2" w14:textId="77777777" w:rsidR="00CC4813" w:rsidRDefault="00000000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referencyjny:</w:t>
            </w:r>
          </w:p>
        </w:tc>
        <w:tc>
          <w:tcPr>
            <w:tcW w:w="67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6B28" w14:textId="77777777" w:rsidR="00CC4813" w:rsidRDefault="00000000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SA.270.13.2026</w:t>
            </w:r>
          </w:p>
        </w:tc>
      </w:tr>
    </w:tbl>
    <w:p w14:paraId="79BBD3F9" w14:textId="77777777" w:rsidR="00CC4813" w:rsidRDefault="00000000">
      <w:pPr>
        <w:spacing w:before="240"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my niżej podpisani:</w:t>
      </w:r>
    </w:p>
    <w:p w14:paraId="35BFF44A" w14:textId="77777777" w:rsidR="00CC4813" w:rsidRDefault="00000000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…………………………………………………………………………………………………………….………………………</w:t>
      </w:r>
    </w:p>
    <w:p w14:paraId="200B860A" w14:textId="77777777" w:rsidR="00CC4813" w:rsidRDefault="00000000">
      <w:pPr>
        <w:spacing w:line="360" w:lineRule="auto"/>
        <w:jc w:val="both"/>
      </w:pPr>
      <w:r>
        <w:rPr>
          <w:rFonts w:ascii="Arial" w:hAnsi="Arial" w:cs="Arial"/>
          <w:bCs/>
          <w:sz w:val="18"/>
          <w:szCs w:val="18"/>
        </w:rPr>
        <w:t>[imię, nazwisko, podstawa do reprezentacji]</w:t>
      </w:r>
    </w:p>
    <w:p w14:paraId="7521E839" w14:textId="77777777" w:rsidR="00CC4813" w:rsidRDefault="00000000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działając w imieniu i na rzecz:</w:t>
      </w:r>
    </w:p>
    <w:p w14:paraId="30D6D48F" w14:textId="77777777" w:rsidR="00CC4813" w:rsidRDefault="00000000">
      <w:pPr>
        <w:spacing w:after="60"/>
      </w:pPr>
      <w:r>
        <w:rPr>
          <w:rFonts w:ascii="Arial" w:hAnsi="Arial" w:cs="Arial"/>
          <w:b/>
        </w:rPr>
        <w:t>Nazwa i adres Wykonawcy</w:t>
      </w:r>
    </w:p>
    <w:p w14:paraId="3CA5438C" w14:textId="77777777" w:rsidR="00CC4813" w:rsidRDefault="00000000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>
        <w:rPr>
          <w:rFonts w:ascii="Arial" w:hAnsi="Arial" w:cs="Arial"/>
          <w:bCs/>
          <w:i/>
          <w:iCs/>
          <w:color w:val="0070C0"/>
          <w:sz w:val="20"/>
          <w:szCs w:val="20"/>
        </w:rPr>
        <w:t>(w przypadku składania oferty przez podmioty występujące wspólnie, należy podać nazwy (firmy)          i adresy wszystkich podmiotów składających ofertę wspólnie)</w:t>
      </w:r>
    </w:p>
    <w:tbl>
      <w:tblPr>
        <w:tblW w:w="895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7"/>
        <w:gridCol w:w="6517"/>
      </w:tblGrid>
      <w:tr w:rsidR="00CC4813" w14:paraId="2D51103E" w14:textId="77777777">
        <w:trPr>
          <w:trHeight w:val="333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D2448" w14:textId="77777777" w:rsidR="00CC4813" w:rsidRDefault="00000000">
            <w:pPr>
              <w:autoSpaceDE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B081" w14:textId="77777777" w:rsidR="00CC4813" w:rsidRDefault="00CC4813">
            <w:pPr>
              <w:pStyle w:val="Akapitzlist"/>
              <w:autoSpaceDE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CC4813" w14:paraId="5A92FDFB" w14:textId="77777777">
        <w:trPr>
          <w:trHeight w:val="339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8EA06" w14:textId="77777777" w:rsidR="00CC4813" w:rsidRDefault="00000000">
            <w:pPr>
              <w:autoSpaceDE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6B74F" w14:textId="77777777" w:rsidR="00CC4813" w:rsidRDefault="00CC4813">
            <w:pPr>
              <w:pStyle w:val="Akapitzlist"/>
              <w:autoSpaceDE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CC4813" w14:paraId="1A906A04" w14:textId="77777777">
        <w:trPr>
          <w:trHeight w:val="339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66D6F" w14:textId="77777777" w:rsidR="00CC4813" w:rsidRDefault="00000000">
            <w:pPr>
              <w:autoSpaceDE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120B3" w14:textId="77777777" w:rsidR="00CC4813" w:rsidRDefault="00CC4813">
            <w:pPr>
              <w:pStyle w:val="Akapitzlist"/>
              <w:autoSpaceDE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CC4813" w14:paraId="5CFC0AD0" w14:textId="77777777">
        <w:trPr>
          <w:trHeight w:val="373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FE004" w14:textId="77777777" w:rsidR="00CC4813" w:rsidRDefault="00000000">
            <w:pPr>
              <w:autoSpaceDE w:val="0"/>
              <w:spacing w:before="60" w:after="60"/>
            </w:pPr>
            <w:r>
              <w:rPr>
                <w:rFonts w:ascii="Arial" w:eastAsia="Calibri" w:hAnsi="Arial" w:cs="Arial"/>
              </w:rPr>
              <w:t xml:space="preserve">NIP 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B4A5" w14:textId="77777777" w:rsidR="00CC4813" w:rsidRDefault="00CC4813">
            <w:pPr>
              <w:pStyle w:val="Akapitzlist"/>
              <w:autoSpaceDE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CC4813" w14:paraId="4E834FE6" w14:textId="77777777">
        <w:trPr>
          <w:trHeight w:val="405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7A48E" w14:textId="77777777" w:rsidR="00CC4813" w:rsidRDefault="00000000">
            <w:pPr>
              <w:autoSpaceDE w:val="0"/>
              <w:spacing w:before="60" w:after="60"/>
            </w:pPr>
            <w:r>
              <w:rPr>
                <w:rFonts w:ascii="Arial" w:eastAsia="Calibri" w:hAnsi="Arial" w:cs="Arial"/>
              </w:rPr>
              <w:t xml:space="preserve">REGON 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B102" w14:textId="77777777" w:rsidR="00CC4813" w:rsidRDefault="00CC4813">
            <w:pPr>
              <w:pStyle w:val="Akapitzlist"/>
              <w:autoSpaceDE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CC4813" w14:paraId="2B32D30E" w14:textId="77777777">
        <w:trPr>
          <w:trHeight w:val="2461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D10E9" w14:textId="77777777" w:rsidR="00CC4813" w:rsidRDefault="00000000">
            <w:pPr>
              <w:autoSpaceDE w:val="0"/>
            </w:pPr>
            <w:r>
              <w:rPr>
                <w:rFonts w:ascii="Arial" w:eastAsia="Calibri" w:hAnsi="Arial" w:cs="Arial"/>
              </w:rPr>
              <w:lastRenderedPageBreak/>
              <w:t xml:space="preserve">Rodzaj wykonawcy </w:t>
            </w:r>
            <w:r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E72C5" w14:textId="77777777" w:rsidR="00CC4813" w:rsidRDefault="00000000">
            <w:pPr>
              <w:pStyle w:val="Akapitzlist"/>
              <w:autoSpaceDE w:val="0"/>
              <w:ind w:left="0"/>
              <w:jc w:val="both"/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62562D5" wp14:editId="234D5E3F">
                  <wp:extent cx="3942719" cy="259076"/>
                  <wp:effectExtent l="0" t="0" r="631" b="7624"/>
                  <wp:docPr id="303805741" name="Obraz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2719" cy="259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A5A4E9" w14:textId="77777777" w:rsidR="00CC4813" w:rsidRDefault="00000000">
            <w:pPr>
              <w:pStyle w:val="Akapitzlist"/>
              <w:autoSpaceDE w:val="0"/>
              <w:ind w:left="0"/>
              <w:jc w:val="both"/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A255AB2" wp14:editId="36154744">
                  <wp:extent cx="3990341" cy="259076"/>
                  <wp:effectExtent l="0" t="0" r="0" b="7624"/>
                  <wp:docPr id="1903390225" name="Obraz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0341" cy="259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B48B70" w14:textId="77777777" w:rsidR="00CC4813" w:rsidRDefault="00000000">
            <w:pPr>
              <w:pStyle w:val="Akapitzlist"/>
              <w:autoSpaceDE w:val="0"/>
              <w:ind w:left="0"/>
              <w:jc w:val="both"/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95BC50E" wp14:editId="00A3A3A0">
                  <wp:extent cx="3990341" cy="259076"/>
                  <wp:effectExtent l="0" t="0" r="0" b="7624"/>
                  <wp:docPr id="758993350" name="Obraz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0341" cy="259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5606DA" w14:textId="77777777" w:rsidR="00CC4813" w:rsidRDefault="00000000">
            <w:pPr>
              <w:pStyle w:val="Akapitzlist"/>
              <w:autoSpaceDE w:val="0"/>
              <w:ind w:left="0"/>
              <w:jc w:val="both"/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0C8D611" wp14:editId="53C912B5">
                  <wp:extent cx="3990341" cy="259076"/>
                  <wp:effectExtent l="0" t="0" r="0" b="7624"/>
                  <wp:docPr id="775990766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0341" cy="259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51B7C1" w14:textId="77777777" w:rsidR="00CC4813" w:rsidRDefault="00000000">
            <w:pPr>
              <w:pStyle w:val="Akapitzlist"/>
              <w:autoSpaceDE w:val="0"/>
              <w:ind w:left="0"/>
              <w:jc w:val="both"/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3DF8880" wp14:editId="11847776">
                  <wp:extent cx="3990341" cy="259076"/>
                  <wp:effectExtent l="0" t="0" r="0" b="7624"/>
                  <wp:docPr id="55973189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0341" cy="259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0349CB" w14:textId="77777777" w:rsidR="00CC4813" w:rsidRDefault="00000000">
            <w:pPr>
              <w:pStyle w:val="Akapitzlist"/>
              <w:autoSpaceDE w:val="0"/>
              <w:ind w:left="0"/>
              <w:jc w:val="both"/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1E79EFE" wp14:editId="4DCB47CB">
                  <wp:extent cx="1374142" cy="259076"/>
                  <wp:effectExtent l="0" t="0" r="0" b="7624"/>
                  <wp:docPr id="753191876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4142" cy="259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D77F8D" w14:textId="77777777" w:rsidR="00CC4813" w:rsidRDefault="00CC4813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0145184C" w14:textId="77777777" w:rsidR="00CC4813" w:rsidRPr="00263169" w:rsidRDefault="00000000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sz w:val="23"/>
          <w:szCs w:val="23"/>
        </w:rPr>
      </w:pPr>
      <w:r w:rsidRPr="00263169">
        <w:rPr>
          <w:rFonts w:ascii="Arial" w:hAnsi="Arial" w:cs="Arial"/>
          <w:b/>
          <w:sz w:val="23"/>
          <w:szCs w:val="23"/>
        </w:rPr>
        <w:t>SKŁADAMY OFERTĘ</w:t>
      </w:r>
      <w:r w:rsidRPr="00263169">
        <w:rPr>
          <w:rFonts w:ascii="Arial" w:hAnsi="Arial" w:cs="Arial"/>
          <w:sz w:val="23"/>
          <w:szCs w:val="23"/>
        </w:rPr>
        <w:t xml:space="preserve"> na wykonanie przedmiotu zamówienia, zgodnie ze Specyfikacją Warunków Zamówienia niniejszego postępowania (zwanej dalej </w:t>
      </w:r>
      <w:r w:rsidRPr="00263169">
        <w:rPr>
          <w:rFonts w:ascii="Arial" w:hAnsi="Arial" w:cs="Arial"/>
          <w:b/>
          <w:bCs/>
          <w:sz w:val="23"/>
          <w:szCs w:val="23"/>
        </w:rPr>
        <w:t>SWZ</w:t>
      </w:r>
      <w:r w:rsidRPr="00263169">
        <w:rPr>
          <w:rFonts w:ascii="Arial" w:hAnsi="Arial" w:cs="Arial"/>
          <w:sz w:val="23"/>
          <w:szCs w:val="23"/>
        </w:rPr>
        <w:t>).</w:t>
      </w:r>
    </w:p>
    <w:p w14:paraId="52C1C771" w14:textId="77777777" w:rsidR="00CC4813" w:rsidRDefault="0000000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</w:pPr>
      <w:r>
        <w:rPr>
          <w:rFonts w:ascii="Arial" w:hAnsi="Arial" w:cs="Arial"/>
          <w:b/>
        </w:rPr>
        <w:t>OFERUJEMY</w:t>
      </w:r>
      <w:r>
        <w:rPr>
          <w:rFonts w:ascii="Arial" w:hAnsi="Arial" w:cs="Arial"/>
          <w:bCs/>
        </w:rPr>
        <w:t xml:space="preserve"> wykonanie </w:t>
      </w:r>
      <w:r>
        <w:rPr>
          <w:rFonts w:ascii="Arial" w:hAnsi="Arial" w:cs="Arial"/>
        </w:rPr>
        <w:t>poszczególnych części przedmiotu zamówienia za cenę:</w:t>
      </w:r>
    </w:p>
    <w:p w14:paraId="6F0D1DDB" w14:textId="77777777" w:rsidR="00CC4813" w:rsidRDefault="00000000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653F3DC3" w14:textId="77777777" w:rsidR="00CC4813" w:rsidRDefault="00CC4813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7512"/>
      </w:tblGrid>
      <w:tr w:rsidR="00CC4813" w14:paraId="45AE1AF0" w14:textId="77777777">
        <w:trPr>
          <w:trHeight w:val="70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14E90" w14:textId="77777777" w:rsidR="00CC4813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Część nr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FB34A" w14:textId="77777777" w:rsidR="00CC4813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oferty</w:t>
            </w:r>
          </w:p>
        </w:tc>
      </w:tr>
      <w:tr w:rsidR="00CC4813" w14:paraId="5265985C" w14:textId="7777777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C492C" w14:textId="77777777" w:rsidR="00CC4813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FEA9C" w14:textId="77777777" w:rsidR="00CC4813" w:rsidRDefault="00000000">
            <w:pPr>
              <w:spacing w:before="60" w:line="360" w:lineRule="auto"/>
              <w:jc w:val="both"/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Temat: </w:t>
            </w:r>
            <w:r>
              <w:rPr>
                <w:rFonts w:ascii="Arial" w:hAnsi="Arial" w:cs="Arial"/>
                <w:sz w:val="21"/>
                <w:szCs w:val="21"/>
              </w:rPr>
              <w:t xml:space="preserve">Wykonanie usług projektowych dla zadania inwestycyjnego dotyczącego opracowania dokumentacji projektowo-kosztorysowej </w:t>
            </w:r>
            <w:r>
              <w:rPr>
                <w:rFonts w:ascii="Arial" w:hAnsi="Arial" w:cs="Arial"/>
                <w:sz w:val="21"/>
                <w:szCs w:val="21"/>
              </w:rPr>
              <w:br/>
              <w:t xml:space="preserve">i środowiskowej dla przedsięwzięcia pn.  "Przywrócenie retencji na stawach zlokalizowanych na działce 197/2,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obr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 Odry, gm. Czersk, powiat chojnicki"</w:t>
            </w:r>
          </w:p>
          <w:p w14:paraId="71F84367" w14:textId="77777777" w:rsidR="00CC4813" w:rsidRDefault="00000000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Etap I:</w:t>
            </w:r>
          </w:p>
          <w:p w14:paraId="5C3EB35D" w14:textId="77777777" w:rsidR="00CC4813" w:rsidRDefault="00000000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Cena netto ..................................... zł </w:t>
            </w:r>
          </w:p>
          <w:p w14:paraId="6C73D4D1" w14:textId="77777777" w:rsidR="00CC4813" w:rsidRDefault="00000000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(słownie: ……............................................................................ zł),</w:t>
            </w:r>
          </w:p>
          <w:p w14:paraId="32B8548E" w14:textId="77777777" w:rsidR="00CC4813" w:rsidRDefault="00000000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Stawka podatku VAT ......... %,</w:t>
            </w:r>
          </w:p>
          <w:p w14:paraId="6490A486" w14:textId="77777777" w:rsidR="00CC4813" w:rsidRDefault="00000000">
            <w:pPr>
              <w:spacing w:after="60" w:line="36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Cena brutto ………........................ zł </w:t>
            </w:r>
          </w:p>
          <w:p w14:paraId="1C0499D3" w14:textId="77777777" w:rsidR="00CC4813" w:rsidRDefault="00000000">
            <w:pPr>
              <w:spacing w:after="60" w:line="36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(słownie: .................................................................................... zł).</w:t>
            </w:r>
          </w:p>
          <w:p w14:paraId="778DF1C4" w14:textId="77777777" w:rsidR="00CC4813" w:rsidRDefault="00000000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Etap II:</w:t>
            </w:r>
          </w:p>
          <w:p w14:paraId="1B80DC4C" w14:textId="77777777" w:rsidR="00CC4813" w:rsidRDefault="00000000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Cena netto ..................................... zł </w:t>
            </w:r>
          </w:p>
          <w:p w14:paraId="39901F42" w14:textId="77777777" w:rsidR="00CC4813" w:rsidRDefault="00000000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(słownie: ……............................................................................ zł),</w:t>
            </w:r>
          </w:p>
          <w:p w14:paraId="690C0409" w14:textId="77777777" w:rsidR="00CC4813" w:rsidRDefault="00000000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Stawka podatku VAT ......... %,</w:t>
            </w:r>
          </w:p>
          <w:p w14:paraId="0D03BE0A" w14:textId="77777777" w:rsidR="00CC4813" w:rsidRDefault="00000000">
            <w:pPr>
              <w:spacing w:after="60" w:line="36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Cena brutto ………........................ zł </w:t>
            </w:r>
          </w:p>
          <w:p w14:paraId="639E4745" w14:textId="77777777" w:rsidR="00CC4813" w:rsidRDefault="00000000">
            <w:pPr>
              <w:spacing w:after="60" w:line="36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(słownie: .................................................................................... zł).</w:t>
            </w:r>
          </w:p>
          <w:p w14:paraId="4A210067" w14:textId="77777777" w:rsidR="00CC4813" w:rsidRDefault="00000000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Etap III:</w:t>
            </w:r>
          </w:p>
          <w:p w14:paraId="6F193D31" w14:textId="77777777" w:rsidR="00CC4813" w:rsidRDefault="00000000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Cena netto ..................................... zł </w:t>
            </w:r>
          </w:p>
          <w:p w14:paraId="364D6F79" w14:textId="77777777" w:rsidR="00CC4813" w:rsidRDefault="00000000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(słownie: ……............................................................................ zł),</w:t>
            </w:r>
          </w:p>
          <w:p w14:paraId="53BA335F" w14:textId="77777777" w:rsidR="00CC4813" w:rsidRDefault="00000000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Stawka podatku VAT ......... %,</w:t>
            </w:r>
          </w:p>
          <w:p w14:paraId="2951A91E" w14:textId="77777777" w:rsidR="00CC4813" w:rsidRDefault="00000000">
            <w:pPr>
              <w:spacing w:after="60" w:line="36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Cena brutto ………........................ zł </w:t>
            </w:r>
          </w:p>
          <w:p w14:paraId="3CD1A310" w14:textId="77777777" w:rsidR="00CC4813" w:rsidRDefault="00000000">
            <w:pPr>
              <w:spacing w:after="60" w:line="36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(słownie: .................................................................................... zł).</w:t>
            </w:r>
          </w:p>
          <w:p w14:paraId="51697B5F" w14:textId="77777777" w:rsidR="00CC4813" w:rsidRDefault="00000000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Łączna wartość:</w:t>
            </w:r>
          </w:p>
          <w:p w14:paraId="56AECE31" w14:textId="77777777" w:rsidR="00CC4813" w:rsidRDefault="0000000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netto ..................................... zł </w:t>
            </w:r>
          </w:p>
          <w:p w14:paraId="0B29101C" w14:textId="77777777" w:rsidR="00CC4813" w:rsidRDefault="0000000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(słownie: ……............................................................................ zł),</w:t>
            </w:r>
          </w:p>
          <w:p w14:paraId="415BC1A3" w14:textId="77777777" w:rsidR="00CC4813" w:rsidRDefault="0000000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Stawka podatku VAT ......... %,</w:t>
            </w:r>
          </w:p>
          <w:p w14:paraId="78205E48" w14:textId="77777777" w:rsidR="00CC4813" w:rsidRDefault="00000000">
            <w:pPr>
              <w:spacing w:after="6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brutto ………........................ zł </w:t>
            </w:r>
          </w:p>
          <w:p w14:paraId="0CCDE8B8" w14:textId="77777777" w:rsidR="00CC4813" w:rsidRDefault="00000000">
            <w:pPr>
              <w:spacing w:after="6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(słownie: .................................................................................... zł).</w:t>
            </w:r>
          </w:p>
        </w:tc>
      </w:tr>
    </w:tbl>
    <w:p w14:paraId="1E92E022" w14:textId="77777777" w:rsidR="00CC4813" w:rsidRDefault="00000000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</w:pPr>
      <w:r>
        <w:rPr>
          <w:rFonts w:ascii="Arial" w:hAnsi="Arial" w:cs="Arial"/>
          <w:b/>
        </w:rPr>
        <w:lastRenderedPageBreak/>
        <w:t>OŚWIADCZAMY</w:t>
      </w:r>
      <w:r>
        <w:rPr>
          <w:rFonts w:ascii="Arial" w:hAnsi="Arial" w:cs="Arial"/>
        </w:rPr>
        <w:t>, że:</w:t>
      </w:r>
    </w:p>
    <w:p w14:paraId="03AD429C" w14:textId="77777777" w:rsidR="00CC4813" w:rsidRDefault="00000000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zapoznaliśmy się z SWZ i uznajemy się za związanych z określonymi w niej postanowieniami i zasadami postępowania,</w:t>
      </w:r>
    </w:p>
    <w:p w14:paraId="28E10E60" w14:textId="77777777" w:rsidR="00CC4813" w:rsidRDefault="00000000">
      <w:pPr>
        <w:pStyle w:val="Akapitzlist"/>
        <w:numPr>
          <w:ilvl w:val="1"/>
          <w:numId w:val="1"/>
        </w:numPr>
        <w:spacing w:before="120"/>
        <w:ind w:left="567" w:hanging="567"/>
        <w:jc w:val="both"/>
      </w:pPr>
      <w:r>
        <w:rPr>
          <w:rFonts w:ascii="Arial" w:hAnsi="Arial" w:cs="Arial"/>
        </w:rPr>
        <w:t>uważamy się za związanych niniejszą ofertą na czas wskazany w SWZ,</w:t>
      </w:r>
      <w:r>
        <w:rPr>
          <w:rFonts w:ascii="Arial" w:hAnsi="Arial" w:cs="Arial"/>
          <w:sz w:val="16"/>
          <w:szCs w:val="16"/>
        </w:rPr>
        <w:t xml:space="preserve"> </w:t>
      </w:r>
    </w:p>
    <w:p w14:paraId="5CF13916" w14:textId="77777777" w:rsidR="00CC4813" w:rsidRDefault="00CC4813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2D27F462" w14:textId="77777777" w:rsidR="00CC4813" w:rsidRDefault="00000000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>
        <w:rPr>
          <w:rFonts w:ascii="Arial" w:hAnsi="Arial" w:cs="Arial"/>
        </w:rPr>
        <w:t xml:space="preserve">zamierzamy / nie zamierzamy powierzyć podwykonawcom wykonanie następujących części zamówienia </w:t>
      </w:r>
      <w:r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245"/>
        <w:gridCol w:w="2693"/>
      </w:tblGrid>
      <w:tr w:rsidR="00CC4813" w14:paraId="184E4A2A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722F3" w14:textId="77777777" w:rsidR="00CC4813" w:rsidRDefault="00000000">
            <w:pPr>
              <w:autoSpaceDE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4ABD5" w14:textId="77777777" w:rsidR="00CC4813" w:rsidRDefault="00000000">
            <w:pPr>
              <w:autoSpaceDE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0BF0E" w14:textId="77777777" w:rsidR="00CC4813" w:rsidRDefault="00000000">
            <w:pPr>
              <w:autoSpaceDE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Podwykonawcy</w:t>
            </w:r>
          </w:p>
        </w:tc>
      </w:tr>
      <w:tr w:rsidR="00CC4813" w14:paraId="5856BB41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EB14" w14:textId="77777777" w:rsidR="00CC4813" w:rsidRDefault="00CC4813">
            <w:pPr>
              <w:autoSpaceDE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0C1F" w14:textId="77777777" w:rsidR="00CC4813" w:rsidRDefault="00CC4813">
            <w:pPr>
              <w:autoSpaceDE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FE164" w14:textId="77777777" w:rsidR="00CC4813" w:rsidRDefault="00CC4813">
            <w:pPr>
              <w:autoSpaceDE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CC4813" w14:paraId="77D3789E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8542" w14:textId="77777777" w:rsidR="00CC4813" w:rsidRDefault="00CC4813">
            <w:pPr>
              <w:autoSpaceDE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6E3E2" w14:textId="77777777" w:rsidR="00CC4813" w:rsidRDefault="00CC4813">
            <w:pPr>
              <w:autoSpaceDE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23B4" w14:textId="77777777" w:rsidR="00CC4813" w:rsidRDefault="00CC4813">
            <w:pPr>
              <w:autoSpaceDE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06C74980" w14:textId="77777777" w:rsidR="00CC4813" w:rsidRDefault="00CC4813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265B6FF8" w14:textId="77777777" w:rsidR="00CC4813" w:rsidRDefault="00000000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udzielamy gwarancji na okres .......... miesięcy licząc od daty odbioru końcowego przedmiotu zamówienia,</w:t>
      </w:r>
    </w:p>
    <w:p w14:paraId="1CE346FA" w14:textId="77777777" w:rsidR="00CC4813" w:rsidRDefault="00000000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>
        <w:rPr>
          <w:rFonts w:ascii="Arial" w:hAnsi="Arial" w:cs="Arial"/>
        </w:rPr>
        <w:t>zapoznaliśmy się z projektowanymi postanowieniami umowy w sprawie zamówienia publicznego, które zostały zawarte w SWZ i zobowiązujemy się, w przypadku wyboru naszej oferty, do zawarcia umowy na zawartych tam warunkach, w miejscu i terminie wyznaczonym przez Zamawiającego,</w:t>
      </w:r>
    </w:p>
    <w:p w14:paraId="56269C0B" w14:textId="77777777" w:rsidR="00CC4813" w:rsidRDefault="00000000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</w:pPr>
      <w:r>
        <w:rPr>
          <w:rFonts w:ascii="Arial" w:hAnsi="Arial" w:cs="Arial"/>
        </w:rPr>
        <w:t xml:space="preserve">wypełniliśmy obowiązki informacyjne przewidziane w art. 13 lub art. 14 RODO </w:t>
      </w:r>
      <w:r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 </w:t>
      </w:r>
      <w:r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>
        <w:rPr>
          <w:rFonts w:ascii="Arial" w:hAnsi="Arial" w:cs="Arial"/>
        </w:rPr>
        <w:t>.</w:t>
      </w:r>
    </w:p>
    <w:p w14:paraId="223D26D1" w14:textId="77777777" w:rsidR="00CC4813" w:rsidRDefault="00000000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</w:pPr>
      <w:r>
        <w:rPr>
          <w:rFonts w:ascii="Arial" w:hAnsi="Arial" w:cs="Arial"/>
          <w:b/>
        </w:rPr>
        <w:lastRenderedPageBreak/>
        <w:t>INFORMUJEMY</w:t>
      </w:r>
      <w:r>
        <w:rPr>
          <w:rFonts w:ascii="Arial" w:hAnsi="Arial" w:cs="Arial"/>
          <w:bCs/>
        </w:rPr>
        <w:t>, że wybór oferty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Style w:val="Odwoanieprzypisudolnego"/>
          <w:rFonts w:ascii="Arial" w:hAnsi="Arial" w:cs="Arial"/>
          <w:b/>
          <w:color w:val="0070C0"/>
        </w:rPr>
        <w:footnoteReference w:id="5"/>
      </w:r>
      <w:r>
        <w:rPr>
          <w:rFonts w:ascii="Arial" w:hAnsi="Arial" w:cs="Arial"/>
          <w:bCs/>
        </w:rPr>
        <w:t>:</w:t>
      </w:r>
    </w:p>
    <w:p w14:paraId="1F06EB15" w14:textId="77777777" w:rsidR="00CC4813" w:rsidRDefault="00000000">
      <w:pPr>
        <w:pStyle w:val="Akapitzlist"/>
        <w:spacing w:line="360" w:lineRule="auto"/>
        <w:ind w:left="284"/>
        <w:jc w:val="both"/>
      </w:pPr>
      <w:r>
        <w:rPr>
          <w:rFonts w:ascii="Arial" w:hAnsi="Arial" w:cs="Arial"/>
          <w:b/>
          <w:noProof/>
        </w:rPr>
        <w:drawing>
          <wp:inline distT="0" distB="0" distL="0" distR="0" wp14:anchorId="0A8E2891" wp14:editId="0AB6F2C9">
            <wp:extent cx="1807841" cy="216539"/>
            <wp:effectExtent l="0" t="0" r="1909" b="0"/>
            <wp:docPr id="73653091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7841" cy="21653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7753F39" w14:textId="77777777" w:rsidR="00CC4813" w:rsidRDefault="00000000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 powstania u Zamawiającego obowiązku podatkowego zgodnie z ustawą dnia 11 marca 2004 r. o podatku od towarów i usług (</w:t>
      </w:r>
      <w:proofErr w:type="spellStart"/>
      <w:r>
        <w:rPr>
          <w:rFonts w:ascii="Arial" w:hAnsi="Arial" w:cs="Arial"/>
          <w:bCs/>
        </w:rPr>
        <w:t>t.j</w:t>
      </w:r>
      <w:proofErr w:type="spellEnd"/>
      <w:r>
        <w:rPr>
          <w:rFonts w:ascii="Arial" w:hAnsi="Arial" w:cs="Arial"/>
          <w:bCs/>
        </w:rPr>
        <w:t>. Dz. U. z 2025 r. poz. 775).</w:t>
      </w:r>
    </w:p>
    <w:p w14:paraId="18074932" w14:textId="77777777" w:rsidR="00CC4813" w:rsidRDefault="00CC4813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6A8FD4AF" w14:textId="77777777" w:rsidR="00CC4813" w:rsidRDefault="00000000">
      <w:pPr>
        <w:pStyle w:val="Akapitzlist"/>
        <w:spacing w:before="360" w:after="120"/>
        <w:ind w:left="284"/>
        <w:jc w:val="both"/>
      </w:pPr>
      <w:r>
        <w:rPr>
          <w:rFonts w:ascii="Arial" w:hAnsi="Arial" w:cs="Arial"/>
          <w:b/>
          <w:noProof/>
        </w:rPr>
        <w:drawing>
          <wp:inline distT="0" distB="0" distL="0" distR="0" wp14:anchorId="278CADA9" wp14:editId="5AEEFF6A">
            <wp:extent cx="2293616" cy="274950"/>
            <wp:effectExtent l="0" t="0" r="0" b="0"/>
            <wp:docPr id="394960626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3616" cy="2749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ADF2F64" w14:textId="77777777" w:rsidR="00CC4813" w:rsidRDefault="00000000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 powstania u Zamawiającego obowiązku podatkowego zgodnie z ustawą dnia 11 marca 2004 r. o podatku od towarów i usług (</w:t>
      </w:r>
      <w:proofErr w:type="spellStart"/>
      <w:r>
        <w:rPr>
          <w:rFonts w:ascii="Arial" w:hAnsi="Arial" w:cs="Arial"/>
          <w:bCs/>
        </w:rPr>
        <w:t>t.j</w:t>
      </w:r>
      <w:proofErr w:type="spellEnd"/>
      <w:r>
        <w:rPr>
          <w:rFonts w:ascii="Arial" w:hAnsi="Arial" w:cs="Arial"/>
          <w:bCs/>
        </w:rPr>
        <w:t>. Dz. U. z 2025 r. poz. 775), w odniesieniu do następujących towarów / usług:</w:t>
      </w:r>
    </w:p>
    <w:tbl>
      <w:tblPr>
        <w:tblW w:w="8788" w:type="dxa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CC4813" w14:paraId="36F61C33" w14:textId="77777777">
        <w:trPr>
          <w:trHeight w:val="7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9E5CB" w14:textId="77777777" w:rsidR="00CC4813" w:rsidRDefault="0000000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18E1E" w14:textId="77777777" w:rsidR="00CC4813" w:rsidRDefault="0000000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5C18E" w14:textId="77777777" w:rsidR="00CC4813" w:rsidRDefault="0000000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F4851" w14:textId="77777777" w:rsidR="00CC4813" w:rsidRDefault="0000000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C4813" w14:paraId="627CC54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4A307" w14:textId="77777777" w:rsidR="00CC4813" w:rsidRDefault="00CC4813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EF67F" w14:textId="77777777" w:rsidR="00CC4813" w:rsidRDefault="00CC4813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32D66" w14:textId="77777777" w:rsidR="00CC4813" w:rsidRDefault="00CC4813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14B91" w14:textId="77777777" w:rsidR="00CC4813" w:rsidRDefault="00CC4813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813" w14:paraId="42130DF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1932" w14:textId="77777777" w:rsidR="00CC4813" w:rsidRDefault="00CC4813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87C49" w14:textId="77777777" w:rsidR="00CC4813" w:rsidRDefault="00CC4813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4F6A7" w14:textId="77777777" w:rsidR="00CC4813" w:rsidRDefault="00CC4813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7415A" w14:textId="77777777" w:rsidR="00CC4813" w:rsidRDefault="00CC4813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0C52C9" w14:textId="77777777" w:rsidR="00CC4813" w:rsidRDefault="00000000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</w:pPr>
      <w:r>
        <w:rPr>
          <w:rFonts w:ascii="Arial" w:hAnsi="Arial" w:cs="Arial"/>
          <w:b/>
        </w:rPr>
        <w:t xml:space="preserve">WSKAZUJEMY </w:t>
      </w:r>
      <w:r>
        <w:rPr>
          <w:rFonts w:ascii="Arial" w:hAnsi="Arial" w:cs="Arial"/>
          <w:bCs/>
        </w:rPr>
        <w:t>osobę upoważnioną do kontaktu</w:t>
      </w:r>
      <w:r>
        <w:rPr>
          <w:rFonts w:ascii="Arial" w:hAnsi="Arial" w:cs="Arial"/>
        </w:rPr>
        <w:t xml:space="preserve"> w sprawie przedmiotowego postępowania:</w:t>
      </w:r>
    </w:p>
    <w:tbl>
      <w:tblPr>
        <w:tblW w:w="8670" w:type="dxa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8"/>
        <w:gridCol w:w="6702"/>
      </w:tblGrid>
      <w:tr w:rsidR="00CC4813" w14:paraId="6337F98A" w14:textId="77777777"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0EBD9" w14:textId="77777777" w:rsidR="00CC4813" w:rsidRDefault="00000000">
            <w:pPr>
              <w:autoSpaceDE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9D01" w14:textId="77777777" w:rsidR="00CC4813" w:rsidRDefault="00CC4813">
            <w:pPr>
              <w:autoSpaceDE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CC4813" w14:paraId="62048F3C" w14:textId="77777777"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D1C97" w14:textId="77777777" w:rsidR="00CC4813" w:rsidRDefault="00000000">
            <w:pPr>
              <w:autoSpaceDE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EB78D" w14:textId="77777777" w:rsidR="00CC4813" w:rsidRDefault="00CC4813">
            <w:pPr>
              <w:autoSpaceDE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CC4813" w14:paraId="0E1FB7F0" w14:textId="77777777"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7EA1B" w14:textId="77777777" w:rsidR="00CC4813" w:rsidRDefault="00000000">
            <w:pPr>
              <w:autoSpaceDE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EA92" w14:textId="77777777" w:rsidR="00CC4813" w:rsidRDefault="00CC4813">
            <w:pPr>
              <w:autoSpaceDE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71E01DF1" w14:textId="77777777" w:rsidR="00CC4813" w:rsidRDefault="0000000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</w:pPr>
      <w:r>
        <w:rPr>
          <w:rFonts w:ascii="Arial" w:hAnsi="Arial" w:cs="Arial"/>
          <w:b/>
          <w:bCs/>
        </w:rPr>
        <w:t>DOŁĄCZAMY</w:t>
      </w:r>
      <w:r>
        <w:rPr>
          <w:rFonts w:ascii="Arial" w:hAnsi="Arial" w:cs="Arial"/>
        </w:rPr>
        <w:t xml:space="preserve"> do oferty następujące załączniki, stanowiące jej integralną część:</w:t>
      </w:r>
    </w:p>
    <w:p w14:paraId="3DE9A9C0" w14:textId="77777777" w:rsidR="00CC4813" w:rsidRDefault="00000000">
      <w:pPr>
        <w:pStyle w:val="Akapitzlist"/>
        <w:spacing w:before="120" w:line="360" w:lineRule="auto"/>
        <w:ind w:left="284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i/>
          <w:iCs/>
          <w:color w:val="0070C0"/>
          <w:sz w:val="20"/>
          <w:szCs w:val="20"/>
        </w:rPr>
        <w:t>(należy wskazać wszystkie oświadczenia / dokumenty dołączone do oferty)</w:t>
      </w:r>
    </w:p>
    <w:p w14:paraId="482206B0" w14:textId="77777777" w:rsidR="00CC4813" w:rsidRDefault="00CC4813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</w:p>
    <w:p w14:paraId="5C6762E8" w14:textId="77777777" w:rsidR="00CC4813" w:rsidRDefault="00000000">
      <w:pPr>
        <w:pStyle w:val="Akapitzlist"/>
        <w:numPr>
          <w:ilvl w:val="0"/>
          <w:numId w:val="2"/>
        </w:numPr>
        <w:spacing w:before="120" w:line="480" w:lineRule="auto"/>
        <w:ind w:left="641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</w:t>
      </w:r>
    </w:p>
    <w:p w14:paraId="054A3760" w14:textId="77777777" w:rsidR="00CC4813" w:rsidRDefault="00000000">
      <w:pPr>
        <w:pStyle w:val="Akapitzlist"/>
        <w:numPr>
          <w:ilvl w:val="0"/>
          <w:numId w:val="2"/>
        </w:numPr>
        <w:spacing w:before="240" w:line="48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</w:t>
      </w:r>
    </w:p>
    <w:p w14:paraId="0B3B103B" w14:textId="77777777" w:rsidR="00CC4813" w:rsidRDefault="00000000">
      <w:pPr>
        <w:pStyle w:val="Akapitzlist"/>
        <w:numPr>
          <w:ilvl w:val="0"/>
          <w:numId w:val="2"/>
        </w:numPr>
        <w:spacing w:before="240" w:line="48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</w:t>
      </w:r>
    </w:p>
    <w:p w14:paraId="73EA5D4E" w14:textId="77777777" w:rsidR="00CC4813" w:rsidRDefault="00000000">
      <w:pPr>
        <w:pStyle w:val="Akapitzlist"/>
        <w:numPr>
          <w:ilvl w:val="0"/>
          <w:numId w:val="2"/>
        </w:numPr>
        <w:spacing w:before="240" w:line="48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</w:t>
      </w:r>
    </w:p>
    <w:p w14:paraId="010A6A2F" w14:textId="77777777" w:rsidR="00CC4813" w:rsidRDefault="00000000">
      <w:pPr>
        <w:pStyle w:val="Akapitzlist"/>
        <w:numPr>
          <w:ilvl w:val="0"/>
          <w:numId w:val="2"/>
        </w:numPr>
        <w:spacing w:before="240" w:line="48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</w:t>
      </w:r>
    </w:p>
    <w:p w14:paraId="7461D061" w14:textId="77777777" w:rsidR="00CC4813" w:rsidRDefault="00CC4813">
      <w:pPr>
        <w:pStyle w:val="Akapitzlist"/>
        <w:spacing w:before="240" w:line="276" w:lineRule="auto"/>
        <w:ind w:left="284"/>
        <w:jc w:val="both"/>
        <w:rPr>
          <w:rFonts w:ascii="Arial" w:hAnsi="Arial" w:cs="Arial"/>
          <w:bCs/>
        </w:rPr>
      </w:pPr>
    </w:p>
    <w:p w14:paraId="67841102" w14:textId="77777777" w:rsidR="00CC4813" w:rsidRDefault="00CC4813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508D7462" w14:textId="77777777" w:rsidR="00CC4813" w:rsidRDefault="00000000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5DB6BAB4" w14:textId="77777777" w:rsidR="00CC4813" w:rsidRDefault="00000000">
      <w:pPr>
        <w:tabs>
          <w:tab w:val="center" w:pos="7655"/>
        </w:tabs>
        <w:spacing w:line="320" w:lineRule="atLeast"/>
        <w:ind w:left="5670"/>
      </w:pPr>
      <w:r>
        <w:rPr>
          <w:rFonts w:ascii="Arial" w:hAnsi="Arial" w:cs="Arial"/>
          <w:iCs/>
          <w:sz w:val="20"/>
          <w:szCs w:val="20"/>
        </w:rPr>
        <w:t xml:space="preserve">            [podpis </w:t>
      </w:r>
      <w:r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>
        <w:rPr>
          <w:rFonts w:ascii="Arial" w:hAnsi="Arial" w:cs="Arial"/>
          <w:iCs/>
          <w:sz w:val="20"/>
          <w:szCs w:val="20"/>
        </w:rPr>
        <w:t>]</w:t>
      </w:r>
    </w:p>
    <w:sectPr w:rsidR="00CC4813">
      <w:headerReference w:type="default" r:id="rId15"/>
      <w:footerReference w:type="default" r:id="rId16"/>
      <w:pgSz w:w="11906" w:h="16838"/>
      <w:pgMar w:top="993" w:right="1417" w:bottom="709" w:left="1417" w:header="284" w:footer="15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183CB" w14:textId="77777777" w:rsidR="006114CC" w:rsidRDefault="006114CC">
      <w:r>
        <w:separator/>
      </w:r>
    </w:p>
  </w:endnote>
  <w:endnote w:type="continuationSeparator" w:id="0">
    <w:p w14:paraId="6D1FF7D9" w14:textId="77777777" w:rsidR="006114CC" w:rsidRDefault="0061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49418" w14:textId="77777777" w:rsidR="008C0D58" w:rsidRDefault="00000000">
    <w:pPr>
      <w:tabs>
        <w:tab w:val="center" w:pos="4536"/>
        <w:tab w:val="right" w:pos="9072"/>
      </w:tabs>
      <w:spacing w:after="160" w:line="251" w:lineRule="auto"/>
      <w:ind w:right="360"/>
    </w:pPr>
    <w:r>
      <w:rPr>
        <w:rFonts w:ascii="Arial" w:eastAsia="Calibri" w:hAnsi="Arial"/>
        <w:sz w:val="18"/>
        <w:szCs w:val="18"/>
        <w:lang w:eastAsia="en-US"/>
      </w:rPr>
      <w:tab/>
    </w:r>
    <w:r>
      <w:rPr>
        <w:rFonts w:ascii="Arial" w:eastAsia="Calibri" w:hAnsi="Arial"/>
        <w:sz w:val="18"/>
        <w:szCs w:val="18"/>
        <w:lang w:eastAsia="en-US"/>
      </w:rPr>
      <w:tab/>
      <w:t xml:space="preserve">Strona: </w:t>
    </w:r>
    <w:r>
      <w:rPr>
        <w:rFonts w:ascii="Arial" w:eastAsia="Calibri" w:hAnsi="Arial"/>
        <w:sz w:val="18"/>
        <w:szCs w:val="18"/>
        <w:lang w:eastAsia="en-US"/>
      </w:rPr>
      <w:fldChar w:fldCharType="begin"/>
    </w:r>
    <w:r>
      <w:rPr>
        <w:rFonts w:ascii="Arial" w:eastAsia="Calibri" w:hAnsi="Arial"/>
        <w:sz w:val="18"/>
        <w:szCs w:val="18"/>
        <w:lang w:eastAsia="en-US"/>
      </w:rPr>
      <w:instrText xml:space="preserve"> PAGE </w:instrText>
    </w:r>
    <w:r>
      <w:rPr>
        <w:rFonts w:ascii="Arial" w:eastAsia="Calibri" w:hAnsi="Arial"/>
        <w:sz w:val="18"/>
        <w:szCs w:val="18"/>
        <w:lang w:eastAsia="en-US"/>
      </w:rPr>
      <w:fldChar w:fldCharType="separate"/>
    </w:r>
    <w:r>
      <w:rPr>
        <w:rFonts w:ascii="Arial" w:eastAsia="Calibri" w:hAnsi="Arial"/>
        <w:sz w:val="18"/>
        <w:szCs w:val="18"/>
        <w:lang w:eastAsia="en-US"/>
      </w:rPr>
      <w:t>1</w:t>
    </w:r>
    <w:r>
      <w:rPr>
        <w:rFonts w:ascii="Arial" w:eastAsia="Calibri" w:hAnsi="Arial"/>
        <w:sz w:val="18"/>
        <w:szCs w:val="18"/>
        <w:lang w:eastAsia="en-US"/>
      </w:rPr>
      <w:fldChar w:fldCharType="end"/>
    </w:r>
    <w:r>
      <w:rPr>
        <w:rFonts w:ascii="Arial" w:eastAsia="Calibri" w:hAnsi="Arial"/>
        <w:sz w:val="18"/>
        <w:szCs w:val="18"/>
        <w:lang w:eastAsia="en-US"/>
      </w:rPr>
      <w:t>/</w:t>
    </w:r>
    <w:r>
      <w:rPr>
        <w:rFonts w:ascii="Arial" w:eastAsia="Calibri" w:hAnsi="Arial"/>
        <w:sz w:val="18"/>
        <w:szCs w:val="18"/>
        <w:lang w:eastAsia="en-US"/>
      </w:rPr>
      <w:fldChar w:fldCharType="begin"/>
    </w:r>
    <w:r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>
      <w:rPr>
        <w:rFonts w:ascii="Arial" w:eastAsia="Calibri" w:hAnsi="Arial"/>
        <w:sz w:val="18"/>
        <w:szCs w:val="18"/>
        <w:lang w:eastAsia="en-US"/>
      </w:rPr>
      <w:fldChar w:fldCharType="separate"/>
    </w:r>
    <w:r>
      <w:rPr>
        <w:rFonts w:ascii="Arial" w:eastAsia="Calibri" w:hAnsi="Arial"/>
        <w:sz w:val="18"/>
        <w:szCs w:val="18"/>
        <w:lang w:eastAsia="en-US"/>
      </w:rPr>
      <w:t>2</w:t>
    </w:r>
    <w:r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D3A70" w14:textId="77777777" w:rsidR="006114CC" w:rsidRDefault="006114CC">
      <w:r>
        <w:rPr>
          <w:color w:val="000000"/>
        </w:rPr>
        <w:separator/>
      </w:r>
    </w:p>
  </w:footnote>
  <w:footnote w:type="continuationSeparator" w:id="0">
    <w:p w14:paraId="724BBBA3" w14:textId="77777777" w:rsidR="006114CC" w:rsidRDefault="006114CC">
      <w:r>
        <w:continuationSeparator/>
      </w:r>
    </w:p>
  </w:footnote>
  <w:footnote w:id="1">
    <w:p w14:paraId="65961B8C" w14:textId="77777777" w:rsidR="00CC4813" w:rsidRDefault="00000000">
      <w:pPr>
        <w:pStyle w:val="Tekstprzypisudolnego"/>
        <w:spacing w:after="40"/>
        <w:ind w:left="142" w:hanging="142"/>
      </w:pPr>
      <w:r>
        <w:rPr>
          <w:rStyle w:val="Odwoanieprzypisudolnego"/>
        </w:rPr>
        <w:footnoteRef/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Należy zaznaczyć/wskazać właściwe. </w:t>
      </w:r>
    </w:p>
    <w:p w14:paraId="4AABBA67" w14:textId="77777777" w:rsidR="00CC4813" w:rsidRDefault="0000000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>
        <w:rPr>
          <w:rFonts w:ascii="Arial" w:hAnsi="Arial" w:cs="Arial"/>
          <w:color w:val="0070C0"/>
          <w:sz w:val="18"/>
          <w:szCs w:val="18"/>
        </w:rPr>
        <w:t>. Dz. U. z 2024r. poz. 236).</w:t>
      </w:r>
    </w:p>
    <w:p w14:paraId="391AD484" w14:textId="77777777" w:rsidR="00CC4813" w:rsidRDefault="00CC4813"/>
    <w:p w14:paraId="55579049" w14:textId="77777777" w:rsidR="008C0D58" w:rsidRDefault="008C0D58"/>
  </w:footnote>
  <w:footnote w:id="2">
    <w:p w14:paraId="1B473389" w14:textId="77777777" w:rsidR="00CC4813" w:rsidRDefault="00000000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70C0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>Niepotrzebne skreślić</w:t>
      </w:r>
    </w:p>
    <w:p w14:paraId="1590E1A5" w14:textId="77777777" w:rsidR="00CC4813" w:rsidRDefault="00CC4813"/>
    <w:p w14:paraId="722D265E" w14:textId="77777777" w:rsidR="008C0D58" w:rsidRDefault="008C0D58"/>
  </w:footnote>
  <w:footnote w:id="3">
    <w:p w14:paraId="4925E387" w14:textId="77777777" w:rsidR="00CC4813" w:rsidRDefault="00000000">
      <w:pPr>
        <w:pStyle w:val="Tekstprzypisudolnego"/>
        <w:spacing w:after="60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D9683CA" w14:textId="77777777" w:rsidR="00CC4813" w:rsidRDefault="00CC4813"/>
    <w:p w14:paraId="224ABCBE" w14:textId="77777777" w:rsidR="008C0D58" w:rsidRDefault="008C0D58"/>
  </w:footnote>
  <w:footnote w:id="4">
    <w:p w14:paraId="28378F21" w14:textId="77777777" w:rsidR="00CC4813" w:rsidRDefault="00000000">
      <w:pPr>
        <w:pStyle w:val="Tekstprzypisudolnego"/>
        <w:spacing w:after="60"/>
        <w:ind w:left="142" w:hanging="142"/>
      </w:pPr>
      <w:r>
        <w:rPr>
          <w:rStyle w:val="Odwoanieprzypisudolnego"/>
        </w:rPr>
        <w:footnoteRef/>
      </w:r>
      <w:r>
        <w:rPr>
          <w:rFonts w:ascii="Arial" w:hAnsi="Arial" w:cs="Arial"/>
          <w:color w:val="0070C0"/>
          <w:sz w:val="18"/>
          <w:szCs w:val="18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treść oświadczenia przez jego wykreślenie).</w:t>
      </w:r>
    </w:p>
    <w:p w14:paraId="767AB11D" w14:textId="77777777" w:rsidR="00CC4813" w:rsidRDefault="00CC4813"/>
    <w:p w14:paraId="5BE9945A" w14:textId="77777777" w:rsidR="008C0D58" w:rsidRDefault="008C0D58"/>
  </w:footnote>
  <w:footnote w:id="5">
    <w:p w14:paraId="2AED336A" w14:textId="77777777" w:rsidR="00CC4813" w:rsidRDefault="00000000">
      <w:pPr>
        <w:pStyle w:val="Tekstprzypisudolnego"/>
        <w:spacing w:after="60"/>
      </w:pPr>
      <w:r>
        <w:rPr>
          <w:rStyle w:val="Odwoanieprzypisudolnego"/>
        </w:rPr>
        <w:footnoteRef/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  <w:p w14:paraId="68DA2081" w14:textId="77777777" w:rsidR="00CC4813" w:rsidRDefault="00CC4813"/>
    <w:p w14:paraId="131DDB25" w14:textId="77777777" w:rsidR="008C0D58" w:rsidRDefault="008C0D58"/>
  </w:footnote>
  <w:footnote w:id="6">
    <w:p w14:paraId="7116E6D9" w14:textId="61472928" w:rsidR="008C0D58" w:rsidRDefault="00000000" w:rsidP="00263169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0070C0"/>
          <w:sz w:val="18"/>
          <w:szCs w:val="18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729E3" w14:textId="77777777" w:rsidR="008C0D58" w:rsidRDefault="0000000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 SA.270.13.2026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A4036"/>
    <w:multiLevelType w:val="multilevel"/>
    <w:tmpl w:val="49802804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364" w:hanging="360"/>
      </w:pPr>
    </w:lvl>
    <w:lvl w:ilvl="2">
      <w:start w:val="1"/>
      <w:numFmt w:val="lowerRoman"/>
      <w:lvlText w:val="."/>
      <w:lvlJc w:val="right"/>
      <w:pPr>
        <w:ind w:left="2084" w:hanging="180"/>
      </w:pPr>
    </w:lvl>
    <w:lvl w:ilvl="3">
      <w:start w:val="1"/>
      <w:numFmt w:val="decimal"/>
      <w:lvlText w:val="."/>
      <w:lvlJc w:val="left"/>
      <w:pPr>
        <w:ind w:left="2804" w:hanging="360"/>
      </w:pPr>
    </w:lvl>
    <w:lvl w:ilvl="4">
      <w:start w:val="1"/>
      <w:numFmt w:val="lowerLetter"/>
      <w:lvlText w:val="."/>
      <w:lvlJc w:val="left"/>
      <w:pPr>
        <w:ind w:left="3524" w:hanging="360"/>
      </w:pPr>
    </w:lvl>
    <w:lvl w:ilvl="5">
      <w:start w:val="1"/>
      <w:numFmt w:val="lowerRoman"/>
      <w:lvlText w:val="."/>
      <w:lvlJc w:val="right"/>
      <w:pPr>
        <w:ind w:left="4244" w:hanging="180"/>
      </w:pPr>
    </w:lvl>
    <w:lvl w:ilvl="6">
      <w:start w:val="1"/>
      <w:numFmt w:val="decimal"/>
      <w:lvlText w:val="."/>
      <w:lvlJc w:val="left"/>
      <w:pPr>
        <w:ind w:left="4964" w:hanging="360"/>
      </w:pPr>
    </w:lvl>
    <w:lvl w:ilvl="7">
      <w:start w:val="1"/>
      <w:numFmt w:val="lowerLetter"/>
      <w:lvlText w:val="."/>
      <w:lvlJc w:val="left"/>
      <w:pPr>
        <w:ind w:left="5684" w:hanging="360"/>
      </w:pPr>
    </w:lvl>
    <w:lvl w:ilvl="8">
      <w:start w:val="1"/>
      <w:numFmt w:val="lowerRoman"/>
      <w:lvlText w:val="."/>
      <w:lvlJc w:val="right"/>
      <w:pPr>
        <w:ind w:left="6404" w:hanging="180"/>
      </w:pPr>
    </w:lvl>
  </w:abstractNum>
  <w:abstractNum w:abstractNumId="1" w15:restartNumberingAfterBreak="0">
    <w:nsid w:val="236B00FE"/>
    <w:multiLevelType w:val="multilevel"/>
    <w:tmpl w:val="6B2E57D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ascii="Arial" w:hAnsi="Arial" w:cs="Arial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648" w:hanging="720"/>
      </w:pPr>
    </w:lvl>
    <w:lvl w:ilvl="3">
      <w:start w:val="1"/>
      <w:numFmt w:val="decimal"/>
      <w:lvlText w:val="%1.%2.%3.%4"/>
      <w:lvlJc w:val="left"/>
      <w:pPr>
        <w:ind w:left="2292" w:hanging="1080"/>
      </w:pPr>
    </w:lvl>
    <w:lvl w:ilvl="4">
      <w:start w:val="1"/>
      <w:numFmt w:val="decimal"/>
      <w:lvlText w:val="%1.%2.%3.%4.%5"/>
      <w:lvlJc w:val="left"/>
      <w:pPr>
        <w:ind w:left="2576" w:hanging="1080"/>
      </w:pPr>
    </w:lvl>
    <w:lvl w:ilvl="5">
      <w:start w:val="1"/>
      <w:numFmt w:val="decimal"/>
      <w:lvlText w:val="%1.%2.%3.%4.%5.%6"/>
      <w:lvlJc w:val="left"/>
      <w:pPr>
        <w:ind w:left="3220" w:hanging="1440"/>
      </w:pPr>
    </w:lvl>
    <w:lvl w:ilvl="6">
      <w:start w:val="1"/>
      <w:numFmt w:val="decimal"/>
      <w:lvlText w:val="%1.%2.%3.%4.%5.%6.%7"/>
      <w:lvlJc w:val="left"/>
      <w:pPr>
        <w:ind w:left="3504" w:hanging="1440"/>
      </w:pPr>
    </w:lvl>
    <w:lvl w:ilvl="7">
      <w:start w:val="1"/>
      <w:numFmt w:val="decimal"/>
      <w:lvlText w:val="%1.%2.%3.%4.%5.%6.%7.%8"/>
      <w:lvlJc w:val="left"/>
      <w:pPr>
        <w:ind w:left="4148" w:hanging="1800"/>
      </w:pPr>
    </w:lvl>
    <w:lvl w:ilvl="8">
      <w:start w:val="1"/>
      <w:numFmt w:val="decimal"/>
      <w:lvlText w:val="%1.%2.%3.%4.%5.%6.%7.%8.%9"/>
      <w:lvlJc w:val="left"/>
      <w:pPr>
        <w:ind w:left="4432" w:hanging="1800"/>
      </w:pPr>
    </w:lvl>
  </w:abstractNum>
  <w:num w:numId="1" w16cid:durableId="2116553218">
    <w:abstractNumId w:val="1"/>
  </w:num>
  <w:num w:numId="2" w16cid:durableId="1360473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813"/>
    <w:rsid w:val="00076F73"/>
    <w:rsid w:val="00263169"/>
    <w:rsid w:val="006114CC"/>
    <w:rsid w:val="00741112"/>
    <w:rsid w:val="008C0D58"/>
    <w:rsid w:val="00CB2D33"/>
    <w:rsid w:val="00CC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92168"/>
  <w15:docId w15:val="{D44033B3-141E-4C4D-8A36-639E1C77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pPr>
      <w:ind w:left="720"/>
      <w:contextualSpacing/>
    </w:p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.tomana\Desktop\STAWY%20URO&#379;A\Dokumentacja%20projektowa%20-%20post&#281;powanie\Dokumentacja%20przetargowa%20-%20robocza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4</Pages>
  <Words>745</Words>
  <Characters>4476</Characters>
  <Application>Microsoft Office Word</Application>
  <DocSecurity>0</DocSecurity>
  <Lines>37</Lines>
  <Paragraphs>10</Paragraphs>
  <ScaleCrop>false</ScaleCrop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dc:description/>
  <cp:lastModifiedBy>Marcin Tomana - Nadleśnictwo Kaliska</cp:lastModifiedBy>
  <cp:revision>3</cp:revision>
  <dcterms:created xsi:type="dcterms:W3CDTF">2026-04-13T06:51:00Z</dcterms:created>
  <dcterms:modified xsi:type="dcterms:W3CDTF">2026-04-13T06:51:00Z</dcterms:modified>
</cp:coreProperties>
</file>